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Gloucester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Gloucester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Gloucester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Gloucester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Gloucester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Gloucester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64.7% </w:t>
      </w:r>
      <w:r w:rsidRPr="004747BF">
        <w:rPr>
          <w:rFonts w:ascii="Libre Franklin Light" w:eastAsia="Times New Roman" w:hAnsi="Libre Franklin Light" w:cs="Calibri Light"/>
        </w:rPr>
        <w:t xml:space="preserve">of those respondents classified as PGSI 8+ in Gloucester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Gloucester is estimated to be </w:t>
      </w:r>
      <w:r w:rsidRPr="00773DF7">
        <w:rPr>
          <w:rFonts w:ascii="Libre Franklin Light" w:eastAsia="Times New Roman" w:hAnsi="Libre Franklin Light" w:cs="Calibri Light"/>
          <w:b/>
          <w:bCs/>
          <w:color w:val="C45911" w:themeColor="accent2" w:themeShade="BF"/>
        </w:rPr>
        <w:t xml:space="preserve">£2,226,795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Gloucester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Gloucester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Gloucester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Gloucester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louce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Gloucester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louce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Gloucester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Gloucester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louce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Gloucester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41.1%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Gloucester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Gloucester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Gloucester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Gloucester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Gloucester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£2,226,795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Gloucester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£36,271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£750,101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£53,735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£15,113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£27,707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£1,343,868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£2,226,795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Gloucester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Gloucester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Gloucester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Gloucester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Gloucester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Gloucester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Gloucester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Gloucester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Gloucester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Gloucester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Gloucester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Gloucester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09CEF0D-DEB1-46A3-A5EC-034906200D8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